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A6E" w:rsidRDefault="00A41A6E" w:rsidP="00A41A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DYNELEY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A41A6E" w:rsidRDefault="00A41A6E" w:rsidP="00A41A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A6E" w:rsidRDefault="00A41A6E" w:rsidP="00A41A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A6E" w:rsidRDefault="00A41A6E" w:rsidP="00A41A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Lysle(q.v.) brought a plaint of waste against him.</w:t>
      </w:r>
    </w:p>
    <w:p w:rsidR="00A41A6E" w:rsidRDefault="00A41A6E" w:rsidP="00A41A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A41A6E" w:rsidRDefault="00A41A6E" w:rsidP="00A41A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A6E" w:rsidRDefault="00A41A6E" w:rsidP="00A41A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A6E" w:rsidRDefault="00A41A6E" w:rsidP="00A41A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A6E" w:rsidRDefault="00A41A6E" w:rsidP="00564E3C">
      <w:pPr>
        <w:spacing w:after="0" w:line="240" w:lineRule="auto"/>
      </w:pPr>
      <w:r>
        <w:separator/>
      </w:r>
    </w:p>
  </w:endnote>
  <w:endnote w:type="continuationSeparator" w:id="0">
    <w:p w:rsidR="00A41A6E" w:rsidRDefault="00A41A6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41A6E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A6E" w:rsidRDefault="00A41A6E" w:rsidP="00564E3C">
      <w:pPr>
        <w:spacing w:after="0" w:line="240" w:lineRule="auto"/>
      </w:pPr>
      <w:r>
        <w:separator/>
      </w:r>
    </w:p>
  </w:footnote>
  <w:footnote w:type="continuationSeparator" w:id="0">
    <w:p w:rsidR="00A41A6E" w:rsidRDefault="00A41A6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A6E"/>
    <w:rsid w:val="00372DC6"/>
    <w:rsid w:val="00564E3C"/>
    <w:rsid w:val="0064591D"/>
    <w:rsid w:val="00A41A6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994287-48A4-4402-AB9C-61B95350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41A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2015-11-18T21:37:00Z</dcterms:created>
  <dcterms:modified xsi:type="dcterms:W3CDTF">2015-11-18T21:37:00Z</dcterms:modified>
</cp:coreProperties>
</file>